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ADI SOYADI: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 w:rsidRPr="00C3353E">
        <w:rPr>
          <w:rFonts w:ascii="Hand writing Mutlu" w:hAnsi="Hand writing Mutlu"/>
          <w:sz w:val="24"/>
          <w:szCs w:val="24"/>
        </w:rPr>
        <w:t xml:space="preserve">1-Bir çıkarma işleminde, eksilen, çıkan ve farkın toplamı </w:t>
      </w:r>
      <w:r>
        <w:rPr>
          <w:rFonts w:ascii="Hand writing Mutlu" w:hAnsi="Hand writing Mutlu"/>
          <w:sz w:val="24"/>
          <w:szCs w:val="24"/>
        </w:rPr>
        <w:t>2</w:t>
      </w:r>
      <w:r w:rsidRPr="00C3353E">
        <w:rPr>
          <w:rFonts w:ascii="Hand writing Mutlu" w:hAnsi="Hand writing Mutlu"/>
          <w:sz w:val="24"/>
          <w:szCs w:val="24"/>
        </w:rPr>
        <w:t>84</w:t>
      </w:r>
      <w:r w:rsidRPr="00C3353E">
        <w:rPr>
          <w:sz w:val="24"/>
          <w:szCs w:val="24"/>
        </w:rPr>
        <w:t>’</w:t>
      </w:r>
      <w:r w:rsidRPr="00C3353E">
        <w:rPr>
          <w:rFonts w:ascii="Hand writing Mutlu" w:hAnsi="Hand writing Mutlu"/>
          <w:sz w:val="24"/>
          <w:szCs w:val="24"/>
        </w:rPr>
        <w:t>tür. Eksilen kaçtır?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 w:rsidRPr="00C3353E">
        <w:rPr>
          <w:rFonts w:ascii="Hand writing Mutlu" w:hAnsi="Hand writing Mutlu"/>
          <w:sz w:val="24"/>
          <w:szCs w:val="24"/>
        </w:rPr>
        <w:t>2-</w:t>
      </w:r>
      <w:r>
        <w:rPr>
          <w:rFonts w:ascii="Hand writing Mutlu" w:hAnsi="Hand writing Mutlu"/>
          <w:sz w:val="24"/>
          <w:szCs w:val="24"/>
        </w:rPr>
        <w:t>Bir çıkarma işleminde fark ile çıkanın toplamı405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tir.Eksilen kaçtır?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3-Bir çıkarma işleminde fark 396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dır. Eksilene 154 ekler çıkandan 63 çıkarırsak yeni fark kaç olur?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4-Bir çıkarma işleminde fark çıkanın iki katıdır. Eksilenle farkın toplamı 350 olduğuna göre çıkan kaçtır?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5-54 ile 154 arasında kaç sayı vardır?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6- Yandaki çıkarma işleminde </w:t>
      </w:r>
      <w:r w:rsidRPr="00C259E3">
        <w:rPr>
          <w:rFonts w:ascii="Times New Roman" w:hAnsi="Times New Roman"/>
          <w:sz w:val="24"/>
          <w:szCs w:val="24"/>
        </w:rPr>
        <w:t>“</w:t>
      </w:r>
      <w:r w:rsidRPr="00C259E3">
        <w:rPr>
          <w:rFonts w:ascii="Hand writing Mutlu" w:hAnsi="Hand writing Mutlu"/>
          <w:sz w:val="24"/>
          <w:szCs w:val="24"/>
        </w:rPr>
        <w:t>C</w:t>
      </w:r>
      <w:r w:rsidRPr="00C259E3">
        <w:rPr>
          <w:rFonts w:ascii="Times New Roman" w:hAnsi="Times New Roman"/>
          <w:sz w:val="24"/>
          <w:szCs w:val="24"/>
        </w:rPr>
        <w:t>”</w:t>
      </w:r>
      <w:r w:rsidRPr="00C259E3">
        <w:rPr>
          <w:rFonts w:ascii="Hand writing Mutlu" w:hAnsi="Hand writing Mutlu"/>
          <w:sz w:val="24"/>
          <w:szCs w:val="24"/>
        </w:rPr>
        <w:t xml:space="preserve"> ile gösterilen rakam kaçtır?</w:t>
      </w:r>
      <w:r>
        <w:rPr>
          <w:rFonts w:ascii="Hand writing Mutlu" w:hAnsi="Hand writing Mutlu"/>
          <w:sz w:val="24"/>
          <w:szCs w:val="24"/>
        </w:rPr>
        <w:t xml:space="preserve">     C C C-AA=0C2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7-Bir çıkarma işleminde çıkan ile farkın toplamı 420 dir.Çıkan farkın üç katı olduğuna göre,çıkan kaçtır?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8-Annem bir mağazada bayram alışverişi yaparken 115 </w:t>
      </w:r>
      <w:r>
        <w:rPr>
          <w:rFonts w:ascii="Times New Roman" w:hAnsi="Times New Roman"/>
          <w:sz w:val="24"/>
          <w:szCs w:val="24"/>
        </w:rPr>
        <w:t>‘</w:t>
      </w:r>
      <w:r>
        <w:rPr>
          <w:rFonts w:ascii="Hand writing Mutlu" w:hAnsi="Hand writing Mutlu"/>
          <w:sz w:val="24"/>
          <w:szCs w:val="24"/>
        </w:rPr>
        <w:t>TL ye bir pantolon,102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TL </w:t>
      </w:r>
      <w:r>
        <w:rPr>
          <w:rFonts w:ascii="Times New Roman" w:hAnsi="Times New Roman"/>
          <w:sz w:val="24"/>
          <w:szCs w:val="24"/>
        </w:rPr>
        <w:t>‘</w:t>
      </w:r>
      <w:r>
        <w:rPr>
          <w:rFonts w:ascii="Hand writing Mutlu" w:hAnsi="Hand writing Mutlu"/>
          <w:sz w:val="24"/>
          <w:szCs w:val="24"/>
        </w:rPr>
        <w:t>ye gömlek beğendi. Satıcıya dedi ki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4FDA">
        <w:rPr>
          <w:rFonts w:ascii="Times New Roman" w:hAnsi="Times New Roman"/>
          <w:sz w:val="24"/>
          <w:szCs w:val="24"/>
        </w:rPr>
        <w:t>“</w:t>
      </w:r>
      <w:r w:rsidRPr="00EF4FDA">
        <w:rPr>
          <w:rFonts w:ascii="Hand writing Mutlu" w:hAnsi="Hand writing Mutlu"/>
          <w:sz w:val="24"/>
          <w:szCs w:val="24"/>
        </w:rPr>
        <w:t xml:space="preserve">Kafamız karışmasın pantolon 110, gömlek 100 TL olsun dedi. Satıcıda  </w:t>
      </w:r>
      <w:r w:rsidRPr="00EF4FDA">
        <w:rPr>
          <w:rFonts w:ascii="Times New Roman" w:hAnsi="Times New Roman"/>
          <w:sz w:val="24"/>
          <w:szCs w:val="24"/>
        </w:rPr>
        <w:t>“</w:t>
      </w:r>
      <w:r>
        <w:rPr>
          <w:rFonts w:ascii="Hand writing Mutlu" w:hAnsi="Hand writing Mutlu"/>
          <w:sz w:val="24"/>
          <w:szCs w:val="24"/>
        </w:rPr>
        <w:t>T</w:t>
      </w:r>
      <w:r w:rsidRPr="00EF4FDA">
        <w:rPr>
          <w:rFonts w:ascii="Hand writing Mutlu" w:hAnsi="Hand writing Mutlu"/>
          <w:sz w:val="24"/>
          <w:szCs w:val="24"/>
        </w:rPr>
        <w:t>amam abla seni mi kıraca</w:t>
      </w:r>
      <w:r>
        <w:rPr>
          <w:rFonts w:ascii="Hand writing Mutlu" w:hAnsi="Hand writing Mutlu"/>
          <w:sz w:val="24"/>
          <w:szCs w:val="24"/>
        </w:rPr>
        <w:t>ğım</w:t>
      </w:r>
      <w:r>
        <w:rPr>
          <w:rFonts w:ascii="Times New Roman" w:hAnsi="Times New Roman"/>
          <w:sz w:val="24"/>
          <w:szCs w:val="24"/>
        </w:rPr>
        <w:t>”</w:t>
      </w:r>
      <w:r w:rsidRPr="00EF4FDA">
        <w:rPr>
          <w:rFonts w:ascii="Hand writing Mutlu" w:hAnsi="Hand writing Mutlu"/>
          <w:sz w:val="24"/>
          <w:szCs w:val="24"/>
        </w:rPr>
        <w:t xml:space="preserve"> dedi. Annem sizce kaç TL indirim yapmış oldu?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9-Bir atlet gün içinde yaptığı antrenmanlarda sırayla 2846m,5412m,4152mkoşmuştur. Buna göre bu atlet gün içinde toplam kaç m koşu yapmıştır?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10-Bir şirket farklı özelliklere sahip 3 bilgisayar alarak 14560 TL ödeme yapıyor.Fakat bilgisayarlar kurulduktan sonra görüyorlar ki iki bilgisayar aynı özelliklere sahip.Farklı özelliğe sahip olan bilgisayarın fiyatı5360 TL olduğuna göre  diğer bilgisayarların tanesi ne kadar dır?</w:t>
      </w: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11-5000m </w:t>
      </w:r>
      <w:r>
        <w:rPr>
          <w:rFonts w:ascii="Times New Roman" w:hAnsi="Times New Roman"/>
          <w:sz w:val="24"/>
          <w:szCs w:val="24"/>
        </w:rPr>
        <w:t>‘</w:t>
      </w:r>
      <w:r>
        <w:rPr>
          <w:rFonts w:ascii="Hand writing Mutlu" w:hAnsi="Hand writing Mutlu"/>
          <w:sz w:val="24"/>
          <w:szCs w:val="24"/>
        </w:rPr>
        <w:t xml:space="preserve">lik bir atletizm yarışmasında en önde koşan atletin bitişe gelmesine 1200metre vardır. İkinci sıradaki atlet en öndekinin </w:t>
      </w:r>
      <w:smartTag w:uri="urn:schemas-microsoft-com:office:smarttags" w:element="metricconverter">
        <w:smartTagPr>
          <w:attr w:name="ProductID" w:val="125 metre"/>
        </w:smartTagPr>
        <w:r>
          <w:rPr>
            <w:rFonts w:ascii="Hand writing Mutlu" w:hAnsi="Hand writing Mutlu"/>
            <w:sz w:val="24"/>
            <w:szCs w:val="24"/>
          </w:rPr>
          <w:t>125 metre</w:t>
        </w:r>
      </w:smartTag>
      <w:r>
        <w:rPr>
          <w:rFonts w:ascii="Hand writing Mutlu" w:hAnsi="Hand writing Mutlu"/>
          <w:sz w:val="24"/>
          <w:szCs w:val="24"/>
        </w:rPr>
        <w:t xml:space="preserve"> gerisindedir. Buna göre ikinci atlet yarışın başından beri kaç metre koşmuştur?</w:t>
      </w: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12-Bir sayı 300 artırılıp,500 azaltıldığında 762 elde ediliyor. Bu sayı kaçtır?</w:t>
      </w:r>
    </w:p>
    <w:p w:rsidR="000623B1" w:rsidRDefault="000623B1" w:rsidP="00FE3971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FE3971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13-5,4,2,1,0 sayılarını kullanarak yazılabilecek en büyük çift sayı ile en küçük tek sayının farkı kaçtır?</w:t>
      </w: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160.7pt;margin-top:4.5pt;width:74.25pt;height:30pt;z-index:-251661824" adj="10691,19332">
            <v:textbox>
              <w:txbxContent>
                <w:p w:rsidR="000623B1" w:rsidRDefault="000623B1" w:rsidP="00F84913">
                  <w:r>
                    <w:t>-3879=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Güneşle bulutların farkını bulun.                                                                                                                   </w:t>
      </w: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 id="_x0000_s1027" type="#_x0000_t106" style="position:absolute;left:0;text-align:left;margin-left:80.45pt;margin-top:14.05pt;width:74.25pt;height:30pt;z-index:-251659776" wrapcoords="11564 0 5673 0 -218 4860 -218 11880 655 17280 1309 17820 8509 22680 9164 22680 12000 22680 12436 22680 18327 17820 19418 17280 21818 11340 21818 6480 20509 3240 18327 0 11564 0" adj="10691,19332">
            <v:textbox>
              <w:txbxContent>
                <w:p w:rsidR="000623B1" w:rsidRDefault="000623B1" w:rsidP="00F84913">
                  <w:r>
                    <w:t>-3219=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_x0000_s1028" type="#_x0000_t106" style="position:absolute;left:0;text-align:left;margin-left:246.95pt;margin-top:14.05pt;width:74.25pt;height:30pt;z-index:-251660800" adj="10691,19332">
            <v:textbox>
              <w:txbxContent>
                <w:p w:rsidR="000623B1" w:rsidRDefault="000623B1" w:rsidP="00F84913">
                  <w:r>
                    <w:t>-1230=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32.2pt;margin-top:153.55pt;width:132.75pt;height:.05pt;z-index:251657728" wrapcoords="-122 0 -122 20903 21600 20903 21600 0 -122 0" stroked="f">
            <v:textbox style="mso-fit-shape-to-text:t" inset="0,0,0,0">
              <w:txbxContent>
                <w:p w:rsidR="000623B1" w:rsidRPr="00F84913" w:rsidRDefault="000623B1" w:rsidP="00F84913"/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0" type="#_x0000_t75" style="position:absolute;left:0;text-align:left;margin-left:132.2pt;margin-top:8.8pt;width:132.75pt;height:140.25pt;z-index:-251664896;visibility:visible">
            <v:imagedata r:id="rId4" o:title=""/>
          </v:shape>
        </w:pict>
      </w: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0623B1" w:rsidRDefault="000623B1" w:rsidP="004B15CE">
      <w:pPr>
        <w:ind w:left="142" w:hanging="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14-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 id="_x0000_s1031" type="#_x0000_t106" style="position:absolute;margin-left:179.45pt;margin-top:57.8pt;width:74.25pt;height:30pt;z-index:-251663872" wrapcoords="11564 0 5673 0 -218 4860 -218 11880 655 17280 1309 17820 8509 22680 9164 22680 12000 22680 12436 22680 18327 17820 19418 17280 21818 11340 21818 6480 20509 3240 18327 0 11564 0" adj="10691,19332">
            <v:textbox>
              <w:txbxContent>
                <w:p w:rsidR="000623B1" w:rsidRDefault="000623B1" w:rsidP="00F84913">
                  <w:r>
                    <w:t>-1540=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_x0000_s1032" type="#_x0000_t106" style="position:absolute;margin-left:80.45pt;margin-top:37.05pt;width:74.25pt;height:30pt;z-index:-251665920" wrapcoords="11564 0 5673 0 -218 4860 -218 11880 655 17280 1309 17820 8509 22680 9164 22680 12000 22680 12436 22680 18327 17820 19418 17280 21818 11340 21818 6480 20509 3240 18327 0 11564 0" adj="10691,19332">
            <v:textbox>
              <w:txbxContent>
                <w:p w:rsidR="000623B1" w:rsidRDefault="000623B1">
                  <w:r>
                    <w:t>-2530=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_x0000_s1033" type="#_x0000_t106" style="position:absolute;margin-left:264.2pt;margin-top:15.8pt;width:74.25pt;height:30pt;z-index:-251662848" wrapcoords="11564 0 5673 0 -218 4860 -218 11880 655 17280 1309 17820 8509 22680 9164 22680 12000 22680 12436 22680 18327 17820 19418 17280 21818 11340 21818 6480 20509 3240 18327 0 11564 0" adj="10691,19332">
            <v:textbox>
              <w:txbxContent>
                <w:p w:rsidR="000623B1" w:rsidRDefault="000623B1" w:rsidP="00F84913">
                  <w:r>
                    <w:t>-2013=</w:t>
                  </w:r>
                </w:p>
              </w:txbxContent>
            </v:textbox>
            <w10:wrap type="tight"/>
          </v:shape>
        </w:pict>
      </w:r>
      <w:r>
        <w:rPr>
          <w:rFonts w:ascii="Hand writing Mutlu" w:hAnsi="Hand writing Mutlu"/>
          <w:sz w:val="24"/>
          <w:szCs w:val="24"/>
        </w:rPr>
        <w:t xml:space="preserve">                                   5480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15-Atatürk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ün Samsun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a çıkışı ile ölümü arasında kaç yıl geçmiştir?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16-Atatürk doğduktan kaç yıl sonra cumhuriyeti kurmuştur?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17-(A-147)-89=750 ise A=?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8" style="position:absolute;margin-left:357.95pt;margin-top:24.3pt;width:56.25pt;height:44.25pt;rotation:270;z-index:251659776" o:connectortype="curved" adj="10790,-321803,-156096">
            <v:stroke endarrow="block"/>
          </v:shape>
        </w:pict>
      </w:r>
      <w:r>
        <w:rPr>
          <w:noProof/>
          <w:lang w:eastAsia="tr-TR"/>
        </w:rPr>
        <w:pict>
          <v:shape id="_x0000_s1035" type="#_x0000_t38" style="position:absolute;margin-left:226.7pt;margin-top:18.3pt;width:67.5pt;height:56.25pt;flip:y;z-index:251660800" o:connectortype="curved" adj="10800,250272,-37440">
            <v:stroke endarrow="block"/>
          </v:shape>
        </w:pict>
      </w:r>
      <w:r>
        <w:rPr>
          <w:noProof/>
          <w:lang w:eastAsia="tr-TR"/>
        </w:rPr>
        <w:pict>
          <v:shape id="_x0000_s1036" type="#_x0000_t38" style="position:absolute;margin-left:74.45pt;margin-top:10.8pt;width:67.5pt;height:56.25pt;flip:y;z-index:251658752" o:connectortype="curved" adj="10800,250272,-37440">
            <v:stroke endarrow="block"/>
          </v:shape>
        </w:pict>
      </w:r>
      <w:r>
        <w:rPr>
          <w:rFonts w:ascii="Hand writing Mutlu" w:hAnsi="Hand writing Mutlu"/>
          <w:sz w:val="24"/>
          <w:szCs w:val="24"/>
        </w:rPr>
        <w:t xml:space="preserve">18-58965                  b).................         c)....................      d).................. 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88.2pt;margin-top:21.8pt;width:74.25pt;height:0;z-index:251663872" o:connectortype="straight"/>
        </w:pict>
      </w:r>
      <w:r>
        <w:rPr>
          <w:noProof/>
          <w:lang w:eastAsia="tr-TR"/>
        </w:rPr>
        <w:pict>
          <v:shape id="_x0000_s1038" type="#_x0000_t32" style="position:absolute;margin-left:413.45pt;margin-top:21.8pt;width:74.25pt;height:0;z-index:251662848" o:connectortype="straight"/>
        </w:pict>
      </w:r>
      <w:r>
        <w:rPr>
          <w:noProof/>
          <w:lang w:eastAsia="tr-TR"/>
        </w:rPr>
        <w:pict>
          <v:shape id="_x0000_s1039" type="#_x0000_t32" style="position:absolute;margin-left:6.2pt;margin-top:26.3pt;width:74.25pt;height:0;z-index:251661824" o:connectortype="straight"/>
        </w:pict>
      </w:r>
      <w:r>
        <w:rPr>
          <w:rFonts w:ascii="Hand writing Mutlu" w:hAnsi="Hand writing Mutlu"/>
          <w:sz w:val="24"/>
          <w:szCs w:val="24"/>
        </w:rPr>
        <w:t xml:space="preserve">  - 2684                  -  28261              -    14020             -    8320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 id="_x0000_s1040" type="#_x0000_t32" style="position:absolute;margin-left:154.7pt;margin-top:2.05pt;width:74.25pt;height:0;z-index:251664896" o:connectortype="straight"/>
        </w:pict>
      </w:r>
      <w:r>
        <w:rPr>
          <w:rFonts w:ascii="Hand writing Mutlu" w:hAnsi="Hand writing Mutlu"/>
          <w:sz w:val="24"/>
          <w:szCs w:val="24"/>
        </w:rPr>
        <w:t xml:space="preserve">...................                ....................           ....................       .................... 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19- Bir otobüsün gideceği yol 420km. dir.96 km sini gittikten sonra mola veriyor. Moladan sonra </w:t>
      </w:r>
      <w:smartTag w:uri="urn:schemas-microsoft-com:office:smarttags" w:element="metricconverter">
        <w:smartTagPr>
          <w:attr w:name="ProductID" w:val="102 km"/>
        </w:smartTagPr>
        <w:r>
          <w:rPr>
            <w:rFonts w:ascii="Hand writing Mutlu" w:hAnsi="Hand writing Mutlu"/>
            <w:sz w:val="24"/>
            <w:szCs w:val="24"/>
          </w:rPr>
          <w:t>102 km</w:t>
        </w:r>
      </w:smartTag>
      <w:r>
        <w:rPr>
          <w:rFonts w:ascii="Hand writing Mutlu" w:hAnsi="Hand writing Mutlu"/>
          <w:sz w:val="24"/>
          <w:szCs w:val="24"/>
        </w:rPr>
        <w:t xml:space="preserve"> daha gidiyor ve tekrar mola veriyor. Otobüsün daha kaç km gideceği yolu vardır?     </w:t>
      </w:r>
      <w:r w:rsidRPr="00EF4FDA">
        <w:rPr>
          <w:rFonts w:ascii="Hand writing Mutlu" w:hAnsi="Hand writing Mutlu"/>
          <w:sz w:val="24"/>
          <w:szCs w:val="24"/>
        </w:rPr>
        <w:t xml:space="preserve"> 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hyperlink r:id="rId5" w:history="1">
        <w:r>
          <w:rPr>
            <w:rStyle w:val="Hyperlink"/>
            <w:rFonts w:ascii="ALFABET98" w:hAnsi="ALFABET98"/>
            <w:b/>
          </w:rPr>
          <w:t>www.sorubak.com</w:t>
        </w:r>
      </w:hyperlink>
      <w:r>
        <w:rPr>
          <w:rFonts w:ascii="ALFABET98" w:hAnsi="ALFABET98"/>
          <w:b/>
        </w:rPr>
        <w:t xml:space="preserve"> </w:t>
      </w:r>
      <w:r>
        <w:rPr>
          <w:rFonts w:ascii="ALFABET98" w:hAnsi="ALFABET98"/>
          <w:b/>
          <w:sz w:val="28"/>
          <w:szCs w:val="28"/>
        </w:rPr>
        <w:t xml:space="preserve">       </w:t>
      </w:r>
      <w:r>
        <w:rPr>
          <w:rFonts w:ascii="ALFABET98" w:hAnsi="ALFABET98"/>
          <w:b/>
          <w:sz w:val="52"/>
          <w:szCs w:val="52"/>
        </w:rPr>
        <w:t xml:space="preserve">                                  </w:t>
      </w:r>
    </w:p>
    <w:p w:rsidR="000623B1" w:rsidRDefault="000623B1" w:rsidP="00C3353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                  Ş.ŞAFAK</w:t>
      </w:r>
    </w:p>
    <w:p w:rsidR="000623B1" w:rsidRPr="00EF4FDA" w:rsidRDefault="000623B1" w:rsidP="00C3353E">
      <w:pPr>
        <w:rPr>
          <w:rFonts w:ascii="Hand writing Mutlu" w:hAnsi="Hand writing Mutlu"/>
          <w:sz w:val="24"/>
          <w:szCs w:val="24"/>
        </w:rPr>
      </w:pPr>
    </w:p>
    <w:sectPr w:rsidR="000623B1" w:rsidRPr="00EF4FDA" w:rsidSect="004C499B">
      <w:pgSz w:w="11906" w:h="16838"/>
      <w:pgMar w:top="709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53E"/>
    <w:rsid w:val="000623B1"/>
    <w:rsid w:val="00171E59"/>
    <w:rsid w:val="002219A8"/>
    <w:rsid w:val="004B15CE"/>
    <w:rsid w:val="004C499B"/>
    <w:rsid w:val="005E4437"/>
    <w:rsid w:val="0080709C"/>
    <w:rsid w:val="00A702CA"/>
    <w:rsid w:val="00A80A8E"/>
    <w:rsid w:val="00AB6755"/>
    <w:rsid w:val="00AC463B"/>
    <w:rsid w:val="00BE608F"/>
    <w:rsid w:val="00C259E3"/>
    <w:rsid w:val="00C3353E"/>
    <w:rsid w:val="00C7264A"/>
    <w:rsid w:val="00EF4FDA"/>
    <w:rsid w:val="00F84913"/>
    <w:rsid w:val="00FE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64A"/>
    <w:pPr>
      <w:spacing w:after="20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8491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491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F84913"/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8070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nlarim12345.sitemynet.com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3</Pages>
  <Words>440</Words>
  <Characters>2510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edanur</cp:lastModifiedBy>
  <cp:revision>2</cp:revision>
  <dcterms:created xsi:type="dcterms:W3CDTF">2010-11-22T16:48:00Z</dcterms:created>
  <dcterms:modified xsi:type="dcterms:W3CDTF">2010-12-01T19:11:00Z</dcterms:modified>
</cp:coreProperties>
</file>